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A101" w14:textId="275DC9ED" w:rsidR="00424A5A" w:rsidRDefault="003110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104FC99" wp14:editId="47190EE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AB29C9A" w14:textId="77777777">
        <w:tc>
          <w:tcPr>
            <w:tcW w:w="1080" w:type="dxa"/>
            <w:vAlign w:val="center"/>
          </w:tcPr>
          <w:p w14:paraId="0BC1E85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8FC08B6" w14:textId="51BDE454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43001-159/2025-0</w:t>
            </w:r>
            <w:r w:rsidR="000B3A2F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67E6F3B0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21F86A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2E7DC9C7" w14:textId="68727EA4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A-19/25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69A64A3E" w14:textId="77777777">
        <w:tc>
          <w:tcPr>
            <w:tcW w:w="1080" w:type="dxa"/>
            <w:vAlign w:val="center"/>
          </w:tcPr>
          <w:p w14:paraId="212E9A7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3E86488" w14:textId="62B20358" w:rsidR="00424A5A" w:rsidRPr="00427B3B" w:rsidRDefault="000B3A2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10</w:t>
            </w:r>
            <w:r w:rsidR="003110C4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3110C4"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  <w:proofErr w:type="gramEnd"/>
          </w:p>
        </w:tc>
        <w:tc>
          <w:tcPr>
            <w:tcW w:w="1080" w:type="dxa"/>
            <w:vAlign w:val="center"/>
          </w:tcPr>
          <w:p w14:paraId="556569B5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E95165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8874D1E" w14:textId="1C44A905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2431-25-300064/0</w:t>
            </w:r>
          </w:p>
        </w:tc>
      </w:tr>
    </w:tbl>
    <w:p w14:paraId="2B7B1E4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2D44E634" w14:textId="77777777" w:rsidR="00424A5A" w:rsidRDefault="00424A5A"/>
    <w:p w14:paraId="47402804" w14:textId="77777777" w:rsidR="00556816" w:rsidRDefault="00556816">
      <w:pPr>
        <w:rPr>
          <w:sz w:val="22"/>
        </w:rPr>
      </w:pPr>
    </w:p>
    <w:p w14:paraId="034BF41A" w14:textId="77777777" w:rsidR="00424A5A" w:rsidRPr="00637BE6" w:rsidRDefault="00424A5A">
      <w:pPr>
        <w:rPr>
          <w:sz w:val="22"/>
        </w:rPr>
      </w:pPr>
    </w:p>
    <w:p w14:paraId="13E04A56" w14:textId="77777777" w:rsidR="00556816" w:rsidRPr="00637BE6" w:rsidRDefault="00556816">
      <w:pPr>
        <w:rPr>
          <w:sz w:val="22"/>
        </w:rPr>
      </w:pPr>
    </w:p>
    <w:p w14:paraId="1E908443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2EBF9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17958CE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91EA1FE" w14:textId="77777777">
        <w:tc>
          <w:tcPr>
            <w:tcW w:w="9288" w:type="dxa"/>
          </w:tcPr>
          <w:p w14:paraId="275092DB" w14:textId="240A0074" w:rsidR="00556816" w:rsidRPr="00F71733" w:rsidRDefault="003110C4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Nadgradnja železniške proge št. 70 na odsekih Bled Jezero - Bohinjska Bela in Bohinjska Bela - Nomenj</w:t>
            </w:r>
          </w:p>
        </w:tc>
      </w:tr>
    </w:tbl>
    <w:p w14:paraId="073968B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0736277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595403B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9CDD87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8F666E9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CB7EEDA" w14:textId="77777777">
        <w:trPr>
          <w:trHeight w:val="3511"/>
        </w:trPr>
        <w:tc>
          <w:tcPr>
            <w:tcW w:w="9287" w:type="dxa"/>
          </w:tcPr>
          <w:p w14:paraId="609E884B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956EFE8" w14:textId="77777777" w:rsidR="003110C4" w:rsidRDefault="003110C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3F8A500" w14:textId="77777777" w:rsidR="003110C4" w:rsidRDefault="003110C4" w:rsidP="003110C4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194CB64" w14:textId="77777777" w:rsidR="000B3A2F" w:rsidRPr="000B3A2F" w:rsidRDefault="000B3A2F" w:rsidP="000B3A2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3A2F">
              <w:rPr>
                <w:rFonts w:ascii="Helv" w:hAnsi="Helv" w:cs="Helv"/>
                <w:color w:val="000000"/>
                <w:sz w:val="20"/>
                <w:szCs w:val="20"/>
                <w:lang w:eastAsia="sl-SI"/>
              </w:rPr>
              <w:t xml:space="preserve">Naročnik spreminja rok za oddajo ponudbe na 10.7.2025 do </w:t>
            </w:r>
            <w:proofErr w:type="spellStart"/>
            <w:proofErr w:type="gramStart"/>
            <w:r w:rsidRPr="000B3A2F">
              <w:rPr>
                <w:rFonts w:ascii="Helv" w:hAnsi="Helv" w:cs="Helv"/>
                <w:color w:val="000000"/>
                <w:sz w:val="20"/>
                <w:szCs w:val="20"/>
                <w:lang w:eastAsia="sl-SI"/>
              </w:rPr>
              <w:t>10.</w:t>
            </w:r>
            <w:proofErr w:type="gramEnd"/>
            <w:r w:rsidRPr="000B3A2F">
              <w:rPr>
                <w:rFonts w:ascii="Helv" w:hAnsi="Helv" w:cs="Helv"/>
                <w:color w:val="000000"/>
                <w:sz w:val="20"/>
                <w:szCs w:val="20"/>
                <w:lang w:eastAsia="sl-SI"/>
              </w:rPr>
              <w:t>ure</w:t>
            </w:r>
            <w:proofErr w:type="spellEnd"/>
            <w:r w:rsidRPr="000B3A2F">
              <w:rPr>
                <w:rFonts w:ascii="Helv" w:hAnsi="Helv" w:cs="Helv"/>
                <w:color w:val="000000"/>
                <w:sz w:val="20"/>
                <w:szCs w:val="20"/>
                <w:lang w:eastAsia="sl-SI"/>
              </w:rPr>
              <w:t xml:space="preserve"> in rok za odpiranje ponudb na 10.7.2025 ob 12.uri. Rok za oddajo vprašanj se spreminja na 27.6.2025 do </w:t>
            </w:r>
            <w:proofErr w:type="gramStart"/>
            <w:r w:rsidRPr="000B3A2F">
              <w:rPr>
                <w:rFonts w:ascii="Helv" w:hAnsi="Helv" w:cs="Helv"/>
                <w:color w:val="000000"/>
                <w:sz w:val="20"/>
                <w:szCs w:val="20"/>
                <w:lang w:eastAsia="sl-SI"/>
              </w:rPr>
              <w:t>10.</w:t>
            </w:r>
            <w:proofErr w:type="gramEnd"/>
            <w:r w:rsidRPr="000B3A2F">
              <w:rPr>
                <w:rFonts w:ascii="Helv" w:hAnsi="Helv" w:cs="Helv"/>
                <w:color w:val="000000"/>
                <w:sz w:val="20"/>
                <w:szCs w:val="20"/>
                <w:lang w:eastAsia="sl-SI"/>
              </w:rPr>
              <w:t>ure.</w:t>
            </w:r>
          </w:p>
          <w:p w14:paraId="444B7061" w14:textId="77777777" w:rsidR="000B3A2F" w:rsidRPr="00D22702" w:rsidRDefault="000B3A2F" w:rsidP="000B3A2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C669AA1" w14:textId="77777777" w:rsidR="000B3A2F" w:rsidRDefault="000B3A2F" w:rsidP="000B3A2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D2303CC" w14:textId="25822232" w:rsidR="000B3A2F" w:rsidRPr="000B3A2F" w:rsidRDefault="000B3A2F" w:rsidP="000B3A2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B3A2F"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 novelirane dokumente:</w:t>
            </w:r>
          </w:p>
          <w:p w14:paraId="63555DC8" w14:textId="77777777" w:rsidR="000B3A2F" w:rsidRPr="00265E47" w:rsidRDefault="000B3A2F" w:rsidP="000B3A2F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>Ponudbeni predračun,</w:t>
            </w:r>
          </w:p>
          <w:p w14:paraId="5CFBB618" w14:textId="77777777" w:rsidR="000B3A2F" w:rsidRDefault="000B3A2F" w:rsidP="000B3A2F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>Posebne pogoje pogodbe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</w:p>
          <w:p w14:paraId="3F859AE6" w14:textId="77777777" w:rsidR="000B3A2F" w:rsidRDefault="000B3A2F" w:rsidP="000B3A2F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>Dodatek k Splošnim tehničnim pogojem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</w:p>
          <w:p w14:paraId="03943DC7" w14:textId="77777777" w:rsidR="000B3A2F" w:rsidRPr="00265E47" w:rsidRDefault="000B3A2F" w:rsidP="000B3A2F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>Projektn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</w:t>
            </w: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dokumentacij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</w:t>
            </w: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izvedbenega načrta IZN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  <w:r w:rsidRPr="00265E4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FD6C107" w14:textId="3CDF9B55" w:rsidR="003110C4" w:rsidRPr="00F71733" w:rsidRDefault="003110C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752FBB6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58F38C7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528204F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F5143" w14:textId="77777777" w:rsidR="003110C4" w:rsidRDefault="003110C4">
      <w:r>
        <w:separator/>
      </w:r>
    </w:p>
  </w:endnote>
  <w:endnote w:type="continuationSeparator" w:id="0">
    <w:p w14:paraId="1F1BED96" w14:textId="77777777" w:rsidR="003110C4" w:rsidRDefault="0031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B725F" w14:textId="77777777" w:rsidR="003110C4" w:rsidRDefault="003110C4">
      <w:r>
        <w:separator/>
      </w:r>
    </w:p>
  </w:footnote>
  <w:footnote w:type="continuationSeparator" w:id="0">
    <w:p w14:paraId="5A4C9D83" w14:textId="77777777" w:rsidR="003110C4" w:rsidRDefault="0031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4DAA4B50"/>
    <w:multiLevelType w:val="hybridMultilevel"/>
    <w:tmpl w:val="1B3C1ED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F559B"/>
    <w:multiLevelType w:val="hybridMultilevel"/>
    <w:tmpl w:val="18280A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6"/>
  </w:num>
  <w:num w:numId="5">
    <w:abstractNumId w:val="14"/>
  </w:num>
  <w:num w:numId="6">
    <w:abstractNumId w:val="18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C4"/>
    <w:rsid w:val="000646A9"/>
    <w:rsid w:val="000B3A2F"/>
    <w:rsid w:val="001836BB"/>
    <w:rsid w:val="002507C2"/>
    <w:rsid w:val="002B10C8"/>
    <w:rsid w:val="003110C4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750274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113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3</cp:revision>
  <cp:lastPrinted>2025-06-10T06:49:00Z</cp:lastPrinted>
  <dcterms:created xsi:type="dcterms:W3CDTF">2025-06-10T06:47:00Z</dcterms:created>
  <dcterms:modified xsi:type="dcterms:W3CDTF">2025-06-10T06:49:00Z</dcterms:modified>
</cp:coreProperties>
</file>